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A33F3F" w:rsidP="00384E4B">
      <w:pPr>
        <w:rPr>
          <w:rFonts w:ascii="Arial" w:hAnsi="Arial" w:cs="Arial"/>
        </w:rPr>
      </w:pPr>
      <w:r w:rsidRPr="00A33F3F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DE0F40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Page 2 </w:t>
            </w:r>
            <w:r w:rsidR="009C654F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lozenge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pain reliever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prescription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cough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cold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itchy eyes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skin cream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tablets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eye drops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antacid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cough syrup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rash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pharmacist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body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disease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doctor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expensive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healthy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scan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secure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sick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A2E07" w:rsidRPr="00504A65" w:rsidTr="00632F13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01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worry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A2E07" w:rsidRPr="00504A65" w:rsidTr="00241F9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A2E07" w:rsidRPr="009C3DEB" w:rsidRDefault="001A2E0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1A2E07" w:rsidRPr="001A2E07" w:rsidRDefault="001A2E07">
            <w:pPr>
              <w:cnfStyle w:val="000000100000"/>
              <w:rPr>
                <w:rFonts w:ascii="Calibri" w:hAnsi="Calibri"/>
                <w:color w:val="000000"/>
              </w:rPr>
            </w:pPr>
            <w:r w:rsidRPr="001A2E07">
              <w:rPr>
                <w:rFonts w:ascii="Calibri" w:hAnsi="Calibri"/>
                <w:color w:val="000000"/>
              </w:rPr>
              <w:t>young</w:t>
            </w:r>
          </w:p>
        </w:tc>
        <w:tc>
          <w:tcPr>
            <w:tcW w:w="6693" w:type="dxa"/>
          </w:tcPr>
          <w:p w:rsidR="001A2E07" w:rsidRPr="009C3DEB" w:rsidRDefault="001A2E0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1A2E07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1A2E07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E07" w:rsidRDefault="001A2E07" w:rsidP="00814CB4">
      <w:r>
        <w:separator/>
      </w:r>
    </w:p>
  </w:endnote>
  <w:endnote w:type="continuationSeparator" w:id="1">
    <w:p w:rsidR="001A2E07" w:rsidRDefault="001A2E07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E07" w:rsidRDefault="001A2E07" w:rsidP="00814CB4">
      <w:r>
        <w:separator/>
      </w:r>
    </w:p>
  </w:footnote>
  <w:footnote w:type="continuationSeparator" w:id="1">
    <w:p w:rsidR="001A2E07" w:rsidRDefault="001A2E07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1A2E07">
      <w:rPr>
        <w:rFonts w:ascii="Times New Roman" w:hAnsi="Times New Roman"/>
        <w:color w:val="4F6228" w:themeColor="accent3" w:themeShade="80"/>
        <w:sz w:val="32"/>
        <w:szCs w:val="32"/>
      </w:rPr>
      <w:t>16 Healthcare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3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33F3F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A2E07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33F3F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C7A7B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0F40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2009-05-22T01:57:00Z</cp:lastPrinted>
  <dcterms:created xsi:type="dcterms:W3CDTF">2009-05-31T19:26:00Z</dcterms:created>
  <dcterms:modified xsi:type="dcterms:W3CDTF">2009-05-31T19:30:00Z</dcterms:modified>
</cp:coreProperties>
</file>